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1341"/>
        <w:gridCol w:w="1209"/>
        <w:gridCol w:w="634"/>
        <w:gridCol w:w="2552"/>
        <w:gridCol w:w="2474"/>
        <w:gridCol w:w="12"/>
      </w:tblGrid>
      <w:tr w:rsidR="00A33FE5" w:rsidRPr="00A33FE5" w14:paraId="259113E7" w14:textId="77777777" w:rsidTr="00F32928">
        <w:trPr>
          <w:gridAfter w:val="1"/>
          <w:wAfter w:w="12" w:type="dxa"/>
          <w:trHeight w:val="578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461EB6CE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6A292F">
              <w:rPr>
                <w:rFonts w:eastAsia="Times New Roman" w:cs="Calibri"/>
                <w:b/>
              </w:rPr>
              <w:t>1</w:t>
            </w:r>
            <w:r w:rsidR="00D91AFC">
              <w:rPr>
                <w:rFonts w:eastAsia="Times New Roman" w:cs="Calibri"/>
                <w:b/>
              </w:rPr>
              <w:t>2</w:t>
            </w:r>
            <w:r>
              <w:rPr>
                <w:rFonts w:eastAsia="Times New Roman" w:cs="Calibri"/>
                <w:b/>
              </w:rPr>
              <w:t>/20</w:t>
            </w:r>
            <w:r w:rsidR="00D91AFC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F32928">
        <w:trPr>
          <w:gridAfter w:val="1"/>
          <w:wAfter w:w="12" w:type="dxa"/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160A665A" w:rsidR="005E0CA7" w:rsidRPr="00A33FE5" w:rsidRDefault="007A1FD7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bookmarkStart w:id="1" w:name="_Hlk6999948"/>
            <w:r w:rsidRPr="007A1FD7">
              <w:rPr>
                <w:rFonts w:cs="Calibri"/>
                <w:b/>
              </w:rPr>
              <w:t>Ścieżki pieszo - rowerowe wraz z infrastrukturą towarzyszącą</w:t>
            </w:r>
            <w:bookmarkEnd w:id="1"/>
          </w:p>
        </w:tc>
      </w:tr>
      <w:tr w:rsidR="001E38BE" w:rsidRPr="00A33FE5" w14:paraId="1B48D732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F32928">
        <w:trPr>
          <w:gridAfter w:val="1"/>
          <w:wAfter w:w="12" w:type="dxa"/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F32928" w:rsidRPr="00A33FE5" w14:paraId="5E1B3094" w14:textId="77777777" w:rsidTr="00F32928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8BCE491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5038" w:type="dxa"/>
            <w:gridSpan w:val="3"/>
            <w:shd w:val="clear" w:color="auto" w:fill="EAF1DD"/>
            <w:noWrap/>
            <w:vAlign w:val="center"/>
            <w:hideMark/>
          </w:tcPr>
          <w:p w14:paraId="3430EF8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  <w:p w14:paraId="0F161B1F" w14:textId="24F05D1D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F32928">
        <w:trPr>
          <w:gridAfter w:val="1"/>
          <w:wAfter w:w="12" w:type="dxa"/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F32928">
        <w:trPr>
          <w:gridAfter w:val="1"/>
          <w:wAfter w:w="12" w:type="dxa"/>
          <w:trHeight w:val="824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  <w:hideMark/>
          </w:tcPr>
          <w:p w14:paraId="52FD9B3D" w14:textId="04508E2D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F32928">
              <w:rPr>
                <w:rFonts w:eastAsia="Times New Roman" w:cs="Calibri"/>
                <w:sz w:val="18"/>
                <w:szCs w:val="18"/>
              </w:rPr>
              <w:t>(np. KRS, CEIDG)</w:t>
            </w:r>
            <w:r w:rsidR="00F32928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F32928">
              <w:rPr>
                <w:rFonts w:eastAsia="Times New Roman" w:cs="Calibri"/>
                <w:sz w:val="18"/>
                <w:szCs w:val="18"/>
              </w:rPr>
              <w:t xml:space="preserve"> i </w:t>
            </w:r>
            <w:r w:rsidRPr="00F32928">
              <w:rPr>
                <w:rFonts w:eastAsia="Times New Roman" w:cs="Calibri"/>
                <w:bCs/>
                <w:sz w:val="18"/>
                <w:szCs w:val="18"/>
              </w:rPr>
              <w:t xml:space="preserve">nr w rejestrze </w:t>
            </w:r>
            <w:r w:rsidRPr="00F32928">
              <w:rPr>
                <w:rFonts w:eastAsia="Times New Roman" w:cs="Calibri"/>
                <w:sz w:val="18"/>
                <w:szCs w:val="18"/>
              </w:rPr>
              <w:t>(jeśli występuje)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F32928">
        <w:trPr>
          <w:gridAfter w:val="1"/>
          <w:wAfter w:w="12" w:type="dxa"/>
          <w:trHeight w:val="727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</w:tcPr>
          <w:p w14:paraId="0E7A6CE2" w14:textId="2F396530" w:rsidR="009552E5" w:rsidRPr="00F32928" w:rsidRDefault="009552E5" w:rsidP="00A33FE5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32928">
              <w:rPr>
                <w:rFonts w:eastAsia="Times New Roman" w:cs="Calibri"/>
                <w:sz w:val="18"/>
                <w:szCs w:val="18"/>
              </w:rPr>
              <w:t xml:space="preserve">Imiona i nazwiska osób </w:t>
            </w:r>
            <w:r w:rsidR="00F32928" w:rsidRPr="00F32928">
              <w:rPr>
                <w:rFonts w:eastAsia="Times New Roman" w:cs="Calibri"/>
                <w:sz w:val="18"/>
                <w:szCs w:val="18"/>
              </w:rPr>
              <w:t>do kontaktu z Zamawiającym wraz z danymi kontaktowymi jeśli są inne niż powyżej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2094" w:type="dxa"/>
            <w:gridSpan w:val="2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F32928">
        <w:trPr>
          <w:gridAfter w:val="1"/>
          <w:wAfter w:w="12" w:type="dxa"/>
          <w:trHeight w:val="511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DF92716" w14:textId="564863B6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</w:t>
            </w:r>
            <w:r w:rsidR="00D91AFC">
              <w:rPr>
                <w:rFonts w:eastAsia="Times New Roman" w:cs="Calibri"/>
                <w:bCs/>
              </w:rPr>
              <w:t>OPZ</w:t>
            </w:r>
            <w:r w:rsidR="006A292F">
              <w:rPr>
                <w:rFonts w:eastAsia="Times New Roman" w:cs="Calibri"/>
                <w:bCs/>
              </w:rPr>
              <w:t>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4E5916E" w14:textId="77777777" w:rsidTr="00F32928">
        <w:trPr>
          <w:gridAfter w:val="1"/>
          <w:wAfter w:w="12" w:type="dxa"/>
          <w:trHeight w:val="551"/>
          <w:jc w:val="center"/>
        </w:trPr>
        <w:tc>
          <w:tcPr>
            <w:tcW w:w="3969" w:type="dxa"/>
            <w:gridSpan w:val="5"/>
            <w:shd w:val="clear" w:color="auto" w:fill="auto"/>
            <w:noWrap/>
            <w:vAlign w:val="center"/>
            <w:hideMark/>
          </w:tcPr>
          <w:p w14:paraId="45E02D14" w14:textId="595F792B" w:rsidR="005E0CA7" w:rsidRPr="00A33FE5" w:rsidRDefault="0018654C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F32928">
              <w:rPr>
                <w:rFonts w:eastAsia="Times New Roman" w:cs="Calibri"/>
                <w:b/>
                <w:bCs/>
              </w:rPr>
              <w:t>Okres gwarancji i rękojmi na wykonane roboty</w:t>
            </w:r>
            <w:r>
              <w:rPr>
                <w:rFonts w:eastAsia="Times New Roman" w:cs="Calibri"/>
                <w:bCs/>
              </w:rPr>
              <w:t xml:space="preserve"> 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>–</w:t>
            </w:r>
            <w:r w:rsidR="00D1251C">
              <w:rPr>
                <w:rFonts w:eastAsia="Times New Roman" w:cs="Calibri"/>
                <w:bCs/>
                <w:sz w:val="18"/>
                <w:szCs w:val="18"/>
              </w:rPr>
              <w:t>(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>podać jako ilość miesięcy od odbioru końcowego – nie mniej niż 60 miesięcy)</w:t>
            </w:r>
          </w:p>
        </w:tc>
        <w:tc>
          <w:tcPr>
            <w:tcW w:w="1843" w:type="dxa"/>
            <w:gridSpan w:val="2"/>
            <w:shd w:val="clear" w:color="auto" w:fill="EAF1DD"/>
            <w:vAlign w:val="center"/>
            <w:hideMark/>
          </w:tcPr>
          <w:p w14:paraId="442E4510" w14:textId="50FAF8A4" w:rsidR="005E0CA7" w:rsidRPr="00A33FE5" w:rsidRDefault="005E0CA7" w:rsidP="00A33FE5">
            <w:pPr>
              <w:spacing w:after="0" w:line="240" w:lineRule="auto"/>
              <w:jc w:val="center"/>
              <w:rPr>
                <w:rFonts w:eastAsia="Times New Roman" w:cs="Calibri"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E1C46C3" w14:textId="2CED8A82" w:rsidR="005E0CA7" w:rsidRPr="00A33FE5" w:rsidRDefault="00D1251C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F32928">
              <w:rPr>
                <w:rFonts w:eastAsia="Times New Roman" w:cs="Calibri"/>
                <w:b/>
                <w:bCs/>
              </w:rPr>
              <w:t>Planowany czas realizacji zamówienia</w:t>
            </w:r>
            <w:r>
              <w:rPr>
                <w:rFonts w:eastAsia="Times New Roman" w:cs="Calibri"/>
                <w:bCs/>
              </w:rPr>
              <w:t xml:space="preserve"> 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>–</w:t>
            </w:r>
            <w:r>
              <w:rPr>
                <w:rFonts w:eastAsia="Times New Roman" w:cs="Calibri"/>
                <w:bCs/>
                <w:sz w:val="18"/>
                <w:szCs w:val="18"/>
              </w:rPr>
              <w:t>(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 xml:space="preserve">podać jako ilość miesięcy od </w:t>
            </w:r>
            <w:r w:rsidR="00F32928">
              <w:rPr>
                <w:rFonts w:eastAsia="Times New Roman" w:cs="Calibri"/>
                <w:bCs/>
                <w:sz w:val="18"/>
                <w:szCs w:val="18"/>
              </w:rPr>
              <w:t>zawarcia umowy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 xml:space="preserve"> – nie </w:t>
            </w:r>
            <w:r w:rsidR="00F32928">
              <w:rPr>
                <w:rFonts w:eastAsia="Times New Roman" w:cs="Calibri"/>
                <w:bCs/>
                <w:sz w:val="18"/>
                <w:szCs w:val="18"/>
              </w:rPr>
              <w:t>więcej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 xml:space="preserve"> niż </w:t>
            </w:r>
            <w:r w:rsidR="00F32928">
              <w:rPr>
                <w:rFonts w:eastAsia="Times New Roman" w:cs="Calibri"/>
                <w:bCs/>
                <w:sz w:val="18"/>
                <w:szCs w:val="18"/>
              </w:rPr>
              <w:t>18</w:t>
            </w:r>
            <w:r w:rsidRPr="00D1251C">
              <w:rPr>
                <w:rFonts w:eastAsia="Times New Roman" w:cs="Calibri"/>
                <w:bCs/>
                <w:sz w:val="18"/>
                <w:szCs w:val="18"/>
              </w:rPr>
              <w:t xml:space="preserve"> miesięcy)</w:t>
            </w:r>
          </w:p>
        </w:tc>
        <w:tc>
          <w:tcPr>
            <w:tcW w:w="2474" w:type="dxa"/>
            <w:shd w:val="clear" w:color="auto" w:fill="EAF1DD"/>
            <w:noWrap/>
            <w:vAlign w:val="center"/>
            <w:hideMark/>
          </w:tcPr>
          <w:p w14:paraId="5DD3796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 </w:t>
            </w:r>
          </w:p>
        </w:tc>
      </w:tr>
      <w:tr w:rsidR="00A33FE5" w:rsidRPr="00A33FE5" w14:paraId="150EE824" w14:textId="77777777" w:rsidTr="00F32928">
        <w:trPr>
          <w:gridAfter w:val="1"/>
          <w:wAfter w:w="12" w:type="dxa"/>
          <w:trHeight w:val="1790"/>
          <w:jc w:val="center"/>
        </w:trPr>
        <w:tc>
          <w:tcPr>
            <w:tcW w:w="8364" w:type="dxa"/>
            <w:gridSpan w:val="8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2474" w:type="dxa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599C8937" w14:textId="77777777" w:rsidR="00F32928" w:rsidRDefault="00F32928" w:rsidP="00F604BD">
      <w:pPr>
        <w:pStyle w:val="Tekstprzypisukocowego"/>
        <w:rPr>
          <w:rFonts w:eastAsia="Times New Roman" w:cs="Calibri"/>
          <w:b/>
        </w:rPr>
      </w:pPr>
    </w:p>
    <w:p w14:paraId="2182820D" w14:textId="381B5371" w:rsidR="00F32928" w:rsidRDefault="00F32928" w:rsidP="00F32928">
      <w:pPr>
        <w:pStyle w:val="Tekstprzypisukocowego"/>
        <w:tabs>
          <w:tab w:val="left" w:pos="4592"/>
        </w:tabs>
      </w:pPr>
      <w:r>
        <w:tab/>
        <w:t>……………………………………………podpis wykonawcy</w:t>
      </w:r>
    </w:p>
    <w:p w14:paraId="0A6382B0" w14:textId="0446F3B7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F32928">
        <w:br w:type="page"/>
      </w:r>
    </w:p>
    <w:p w14:paraId="0F4F1BAF" w14:textId="77777777" w:rsidR="0018654C" w:rsidRDefault="0018654C" w:rsidP="0018654C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Znak sprawy:</w:t>
      </w:r>
      <w:r>
        <w:rPr>
          <w:rFonts w:ascii="Times New Roman" w:hAnsi="Times New Roman"/>
          <w:b/>
        </w:rPr>
        <w:t xml:space="preserve"> BZP/271/12/2020</w:t>
      </w:r>
    </w:p>
    <w:p w14:paraId="68E5C198" w14:textId="77777777" w:rsidR="0018654C" w:rsidRDefault="0018654C" w:rsidP="0018654C">
      <w:pPr>
        <w:pStyle w:val="Tekstpodstawowy"/>
        <w:spacing w:after="0" w:line="276" w:lineRule="auto"/>
        <w:ind w:left="4111"/>
        <w:rPr>
          <w:sz w:val="22"/>
          <w:szCs w:val="22"/>
        </w:rPr>
      </w:pPr>
    </w:p>
    <w:p w14:paraId="5140C6D3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Wykonawca:</w:t>
      </w:r>
      <w:r>
        <w:rPr>
          <w:rFonts w:ascii="Times New Roman" w:hAnsi="Times New Roman"/>
        </w:rPr>
        <w:t>…………………………………….…...……………………………….…………………</w:t>
      </w:r>
    </w:p>
    <w:p w14:paraId="3D1867FE" w14:textId="77777777" w:rsidR="0018654C" w:rsidRDefault="0018654C" w:rsidP="0018654C">
      <w:pPr>
        <w:spacing w:after="0" w:line="48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14:paraId="6C5A3EDB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  <w:r>
        <w:rPr>
          <w:rFonts w:ascii="Times New Roman" w:hAnsi="Times New Roman"/>
        </w:rPr>
        <w:t>……………………………………………………………………………………</w:t>
      </w:r>
    </w:p>
    <w:p w14:paraId="5D2A519E" w14:textId="77777777" w:rsidR="0018654C" w:rsidRDefault="0018654C" w:rsidP="0018654C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3B89F031" w14:textId="77777777" w:rsidR="0018654C" w:rsidRDefault="0018654C" w:rsidP="0018654C">
      <w:pPr>
        <w:rPr>
          <w:rFonts w:ascii="Times New Roman" w:hAnsi="Times New Roman"/>
          <w:sz w:val="21"/>
          <w:szCs w:val="21"/>
        </w:rPr>
      </w:pPr>
    </w:p>
    <w:p w14:paraId="35D060D1" w14:textId="77777777" w:rsidR="0018654C" w:rsidRDefault="0018654C" w:rsidP="0018654C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bookmarkStart w:id="2" w:name="_GoBack"/>
      <w:bookmarkEnd w:id="2"/>
      <w:r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161F03AD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25a ust. 1 ustawy z dnia 29 stycznia 2004 r.  Prawo zamówień publicznych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Dz.U. z 2019 r. poz. 1843) (dalej jako: ustawa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), dotyczące:</w:t>
      </w:r>
    </w:p>
    <w:p w14:paraId="3EDCBDD8" w14:textId="77777777" w:rsidR="0018654C" w:rsidRDefault="0018654C" w:rsidP="0018654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PRZESŁANEK WYKLUCZENIA Z POSTĘPOWANIA ORAZ SPEŁNIANIA WARUNKÓW UDZIAŁU W POSTĘPOWANIU </w:t>
      </w:r>
      <w:r>
        <w:rPr>
          <w:rFonts w:ascii="Times New Roman" w:hAnsi="Times New Roman"/>
          <w:b/>
          <w:sz w:val="21"/>
          <w:szCs w:val="21"/>
          <w:u w:val="single"/>
        </w:rPr>
        <w:br/>
      </w:r>
    </w:p>
    <w:p w14:paraId="356BD193" w14:textId="77777777" w:rsidR="0018654C" w:rsidRDefault="0018654C" w:rsidP="0018654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pn.: </w:t>
      </w:r>
      <w:r>
        <w:rPr>
          <w:rFonts w:ascii="Times New Roman" w:hAnsi="Times New Roman"/>
          <w:b/>
        </w:rPr>
        <w:t>Ścieżki pieszo - rowerowe wraz z infrastrukturą towarzyszącą</w:t>
      </w:r>
      <w:r>
        <w:rPr>
          <w:rFonts w:ascii="Times New Roman" w:hAnsi="Times New Roman"/>
        </w:rPr>
        <w:t xml:space="preserve">, prowadzonego przez </w:t>
      </w:r>
      <w:r>
        <w:rPr>
          <w:rFonts w:ascii="Times New Roman" w:hAnsi="Times New Roman"/>
          <w:b/>
        </w:rPr>
        <w:t>Gmina Myślenice</w:t>
      </w:r>
      <w:r>
        <w:rPr>
          <w:rFonts w:ascii="Times New Roman" w:hAnsi="Times New Roman"/>
        </w:rPr>
        <w:t xml:space="preserve"> oświadczam, co następuje:</w:t>
      </w:r>
    </w:p>
    <w:p w14:paraId="0453C089" w14:textId="77777777" w:rsidR="0018654C" w:rsidRDefault="0018654C" w:rsidP="001865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0DE9DD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 WYKONAWCY:</w:t>
      </w:r>
    </w:p>
    <w:p w14:paraId="5CD18F90" w14:textId="77777777" w:rsidR="0018654C" w:rsidRDefault="0018654C" w:rsidP="0018654C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Oświadczam</w:t>
      </w:r>
      <w:r>
        <w:rPr>
          <w:rFonts w:ascii="Times New Roman" w:hAnsi="Times New Roman"/>
        </w:rPr>
        <w:t xml:space="preserve">, że nie podlegam wykluczeniu z postępowania na podstawie </w:t>
      </w:r>
      <w:r>
        <w:rPr>
          <w:rFonts w:ascii="Times New Roman" w:hAnsi="Times New Roman"/>
        </w:rPr>
        <w:br/>
        <w:t xml:space="preserve">art. 24 ust 1 pkt 12-22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6E7D5DB4" w14:textId="77777777" w:rsidR="0018654C" w:rsidRDefault="0018654C" w:rsidP="0018654C">
      <w:pPr>
        <w:spacing w:after="0" w:line="240" w:lineRule="auto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15719887" w14:textId="77777777" w:rsidR="0018654C" w:rsidRDefault="0018654C" w:rsidP="0018654C">
      <w:pPr>
        <w:pStyle w:val="Akapitzlist"/>
        <w:spacing w:after="0"/>
        <w:ind w:left="426"/>
        <w:rPr>
          <w:rFonts w:ascii="Times New Roman" w:hAnsi="Times New Roman"/>
          <w:color w:val="FF0000"/>
          <w:sz w:val="18"/>
          <w:szCs w:val="18"/>
        </w:rPr>
      </w:pPr>
    </w:p>
    <w:p w14:paraId="41F53009" w14:textId="77777777" w:rsidR="0018654C" w:rsidRDefault="0018654C" w:rsidP="0018654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b/>
        </w:rPr>
        <w:t>Oświadczam,</w:t>
      </w:r>
      <w:r>
        <w:rPr>
          <w:rFonts w:ascii="Times New Roman" w:hAnsi="Times New Roman"/>
        </w:rPr>
        <w:t xml:space="preserve">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Times New Roman" w:hAnsi="Times New Roman"/>
          <w:i/>
          <w:sz w:val="18"/>
          <w:szCs w:val="18"/>
        </w:rPr>
        <w:t>Pzp</w:t>
      </w:r>
      <w:proofErr w:type="spellEnd"/>
      <w:r>
        <w:rPr>
          <w:rFonts w:ascii="Times New Roman" w:hAnsi="Times New Roman"/>
          <w:i/>
          <w:sz w:val="18"/>
          <w:szCs w:val="18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podjąłem następujące środki 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14:paraId="76409D90" w14:textId="77777777" w:rsidR="0018654C" w:rsidRDefault="0018654C" w:rsidP="0018654C">
      <w:pPr>
        <w:pStyle w:val="Akapitzlist"/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tbl>
      <w:tblPr>
        <w:tblW w:w="190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637"/>
        <w:gridCol w:w="8366"/>
      </w:tblGrid>
      <w:tr w:rsidR="0018654C" w14:paraId="5A742EEC" w14:textId="77777777" w:rsidTr="0018654C">
        <w:tc>
          <w:tcPr>
            <w:tcW w:w="10637" w:type="dxa"/>
          </w:tcPr>
          <w:p w14:paraId="75F2F547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  <w:b/>
              </w:rPr>
              <w:t xml:space="preserve">Oświadczam, </w:t>
            </w:r>
            <w:r w:rsidRPr="0018654C">
              <w:rPr>
                <w:rFonts w:ascii="Times New Roman" w:hAnsi="Times New Roman"/>
              </w:rPr>
              <w:t>że spełniam warunki udziału w postępowaniu określone przez zamawiającego w treści ogłoszenia</w:t>
            </w:r>
          </w:p>
          <w:p w14:paraId="04B89D35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</w:rPr>
              <w:t>tj. :  Zdolność techniczna lub zawodowa</w:t>
            </w:r>
          </w:p>
          <w:p w14:paraId="3973A9D6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5473755" w14:textId="77777777" w:rsidR="0018654C" w:rsidRPr="0018654C" w:rsidRDefault="0018654C" w:rsidP="001865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 ulicy, drogi, placu lub ciągu pieszo-rowerowego. Wartość roboty uznanej za spełniającą warunek nie może być niższa niż 20.000złbrutto.</w:t>
            </w:r>
          </w:p>
          <w:p w14:paraId="38228162" w14:textId="77777777" w:rsidR="0018654C" w:rsidRPr="0018654C" w:rsidRDefault="0018654C" w:rsidP="0018654C">
            <w:pPr>
              <w:pStyle w:val="Akapitzlist"/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49"/>
              <w:gridCol w:w="2694"/>
              <w:gridCol w:w="1842"/>
              <w:gridCol w:w="2694"/>
            </w:tblGrid>
            <w:tr w:rsidR="0018654C" w:rsidRPr="0018654C" w14:paraId="545B02BE" w14:textId="77777777" w:rsidTr="00AA141B">
              <w:trPr>
                <w:trHeight w:val="126"/>
              </w:trPr>
              <w:tc>
                <w:tcPr>
                  <w:tcW w:w="2749" w:type="dxa"/>
                </w:tcPr>
                <w:p w14:paraId="1ECA6DB6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Nazwa Zamawiającego</w:t>
                  </w:r>
                </w:p>
              </w:tc>
              <w:tc>
                <w:tcPr>
                  <w:tcW w:w="2694" w:type="dxa"/>
                </w:tcPr>
                <w:p w14:paraId="56DFA22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Przedmiot zamówienia</w:t>
                  </w:r>
                </w:p>
              </w:tc>
              <w:tc>
                <w:tcPr>
                  <w:tcW w:w="1842" w:type="dxa"/>
                </w:tcPr>
                <w:p w14:paraId="5C5D87F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okres realizacji</w:t>
                  </w:r>
                </w:p>
              </w:tc>
              <w:tc>
                <w:tcPr>
                  <w:tcW w:w="2694" w:type="dxa"/>
                </w:tcPr>
                <w:p w14:paraId="0B36E77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Wartość brutto umowy</w:t>
                  </w:r>
                </w:p>
              </w:tc>
            </w:tr>
            <w:tr w:rsidR="0018654C" w:rsidRPr="0018654C" w14:paraId="5EA8EBF7" w14:textId="77777777" w:rsidTr="00AA141B">
              <w:trPr>
                <w:trHeight w:val="131"/>
              </w:trPr>
              <w:tc>
                <w:tcPr>
                  <w:tcW w:w="2749" w:type="dxa"/>
                </w:tcPr>
                <w:p w14:paraId="4285218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864A844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897F93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19409BE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39F047CD" w14:textId="77777777" w:rsidTr="00AA141B">
              <w:trPr>
                <w:trHeight w:val="253"/>
              </w:trPr>
              <w:tc>
                <w:tcPr>
                  <w:tcW w:w="2749" w:type="dxa"/>
                </w:tcPr>
                <w:p w14:paraId="11714BC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4275047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E38DD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68F139E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51FF4E2D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66F1DC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II. Dysponuje osobami, które będą realizować zamówienie tj. : </w:t>
            </w:r>
          </w:p>
          <w:p w14:paraId="6A5952C5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a) co najmniej jedną osobą, która będzie pełnić funkcję kierownika budowy spełniającą następujące wymagania:</w:t>
            </w:r>
          </w:p>
          <w:p w14:paraId="7FC94533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lastRenderedPageBreak/>
              <w:t xml:space="preserve">    • uprawnienia budowlane do pełnienia samodzielnych funkcji technicznych w budownictwie w specjalności drogowej bez ograniczeń określone przepisami Prawa budowlanego, </w:t>
            </w:r>
          </w:p>
          <w:p w14:paraId="6770BC79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 ulicy, drogi, placu lub ciągu pieszo-rowerowego,</w:t>
            </w: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86"/>
              <w:gridCol w:w="2239"/>
              <w:gridCol w:w="2410"/>
              <w:gridCol w:w="3544"/>
            </w:tblGrid>
            <w:tr w:rsidR="0018654C" w:rsidRPr="0018654C" w14:paraId="60D7E413" w14:textId="77777777" w:rsidTr="00AA141B">
              <w:trPr>
                <w:trHeight w:val="126"/>
              </w:trPr>
              <w:tc>
                <w:tcPr>
                  <w:tcW w:w="1786" w:type="dxa"/>
                </w:tcPr>
                <w:p w14:paraId="6AFB4D0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Imię i nazwisko</w:t>
                  </w:r>
                </w:p>
              </w:tc>
              <w:tc>
                <w:tcPr>
                  <w:tcW w:w="2239" w:type="dxa"/>
                </w:tcPr>
                <w:p w14:paraId="45C765B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Funkcja planowana do powierzenia przy realizacji zamówienia</w:t>
                  </w:r>
                </w:p>
              </w:tc>
              <w:tc>
                <w:tcPr>
                  <w:tcW w:w="2410" w:type="dxa"/>
                </w:tcPr>
                <w:p w14:paraId="0D967C6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Rodzaj uprawnieniń</w:t>
                  </w:r>
                </w:p>
              </w:tc>
              <w:tc>
                <w:tcPr>
                  <w:tcW w:w="3544" w:type="dxa"/>
                </w:tcPr>
                <w:p w14:paraId="612EF0C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doświadczenie</w:t>
                  </w:r>
                </w:p>
              </w:tc>
            </w:tr>
            <w:tr w:rsidR="0018654C" w:rsidRPr="0018654C" w14:paraId="464F6C90" w14:textId="77777777" w:rsidTr="00AA141B">
              <w:trPr>
                <w:trHeight w:val="131"/>
              </w:trPr>
              <w:tc>
                <w:tcPr>
                  <w:tcW w:w="1786" w:type="dxa"/>
                </w:tcPr>
                <w:p w14:paraId="555588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4D5B55F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43FE4DC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0DF9E193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152096DB" w14:textId="77777777" w:rsidTr="00AA141B">
              <w:trPr>
                <w:trHeight w:val="253"/>
              </w:trPr>
              <w:tc>
                <w:tcPr>
                  <w:tcW w:w="1786" w:type="dxa"/>
                </w:tcPr>
                <w:p w14:paraId="7004B7F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0011540C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33D20C8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1C376B6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1E47FEC4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B056950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b) co najmniej 5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      </w:r>
          </w:p>
          <w:p w14:paraId="4489ADF3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6" w:type="dxa"/>
          </w:tcPr>
          <w:p w14:paraId="70E31C24" w14:textId="77777777" w:rsidR="0018654C" w:rsidRDefault="0018654C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53BB7B40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36390A6C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551A049" w14:textId="77777777" w:rsidR="0018654C" w:rsidRDefault="0018654C" w:rsidP="0018654C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INFORMACJA W ZWIĄZKU Z POLEGANIEM NA ZASOBACH INNYCH PODMIOTÓW</w:t>
      </w:r>
      <w:r>
        <w:rPr>
          <w:rFonts w:ascii="Times New Roman" w:hAnsi="Times New Roman"/>
        </w:rPr>
        <w:t xml:space="preserve">: </w:t>
      </w:r>
    </w:p>
    <w:p w14:paraId="677EDC32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że w celu wykazania spełniania warunków udziału w postępowaniu, polegam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…………………………………………………………… ..…………………………………………………………………………………………………………..</w:t>
      </w:r>
    </w:p>
    <w:p w14:paraId="08D2558A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następującym zakresie:</w:t>
      </w:r>
    </w:p>
    <w:p w14:paraId="46C927DF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08284DC7" w14:textId="35137701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0D3C7914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14:paraId="63FDA711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PODMIOTU, NA KTÓREGO ZASOBY POWOŁUJE SIĘ WYKONAWCA:</w:t>
      </w:r>
    </w:p>
    <w:p w14:paraId="14FF16DD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na którego/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191CCE0A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119207E" w14:textId="77777777" w:rsidR="0018654C" w:rsidRDefault="0018654C" w:rsidP="0018654C">
      <w:pPr>
        <w:spacing w:after="0" w:line="360" w:lineRule="auto"/>
        <w:jc w:val="both"/>
        <w:rPr>
          <w:rFonts w:ascii="Arial" w:hAnsi="Arial" w:cs="Arial"/>
          <w:b/>
        </w:rPr>
      </w:pPr>
    </w:p>
    <w:p w14:paraId="3C00207F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BEB6DBE" w14:textId="2E0B6CEE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będącego/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podwykonawcą/</w:t>
      </w:r>
      <w:proofErr w:type="spellStart"/>
      <w:r>
        <w:rPr>
          <w:rFonts w:ascii="Times New Roman" w:hAnsi="Times New Roman"/>
        </w:rPr>
        <w:t>ami</w:t>
      </w:r>
      <w:proofErr w:type="spellEnd"/>
      <w:r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75EB4EA" w14:textId="574F2F4D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150B0E86" w14:textId="77777777" w:rsidR="0018654C" w:rsidRPr="00A33FE5" w:rsidRDefault="0018654C" w:rsidP="0018654C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lastRenderedPageBreak/>
        <w:t>OŚWIADCZENIE DOTYCZĄCE PODANYCH INFORMACJI</w:t>
      </w:r>
      <w:r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6438E20D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7544EF7A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>
        <w:t>*</w:t>
      </w:r>
      <w:r w:rsidRPr="00A33FE5">
        <w:rPr>
          <w:rFonts w:cs="Calibri"/>
          <w:szCs w:val="20"/>
        </w:rPr>
        <w:t xml:space="preserve">. </w:t>
      </w:r>
    </w:p>
    <w:p w14:paraId="70A40498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</w:t>
      </w:r>
      <w:r>
        <w:rPr>
          <w:rFonts w:cs="Calibri"/>
          <w:szCs w:val="20"/>
        </w:rPr>
        <w:t>p.n.</w:t>
      </w:r>
      <w:r w:rsidRPr="00A33FE5">
        <w:rPr>
          <w:rFonts w:cs="Calibri"/>
          <w:szCs w:val="20"/>
        </w:rPr>
        <w:t xml:space="preserve"> </w:t>
      </w:r>
      <w:r w:rsidRPr="007A1FD7">
        <w:rPr>
          <w:rFonts w:cs="Calibri"/>
          <w:b/>
        </w:rPr>
        <w:t>Ścieżki pieszo - rowerowe wraz z infrastrukturą towarzyszącą</w:t>
      </w:r>
      <w:r w:rsidRPr="00A33FE5">
        <w:rPr>
          <w:rFonts w:cs="Calibri"/>
          <w:szCs w:val="20"/>
        </w:rPr>
        <w:t xml:space="preserve">. </w:t>
      </w:r>
    </w:p>
    <w:p w14:paraId="5F511D00" w14:textId="77777777" w:rsidR="0018654C" w:rsidRPr="006D4454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>
        <w:rPr>
          <w:rFonts w:cs="Calibri"/>
          <w:szCs w:val="20"/>
        </w:rPr>
        <w:t>*</w:t>
      </w:r>
    </w:p>
    <w:p w14:paraId="45D2647D" w14:textId="77777777" w:rsidR="0018654C" w:rsidRPr="000113B6" w:rsidRDefault="0018654C" w:rsidP="0018654C">
      <w:pPr>
        <w:spacing w:after="0" w:line="240" w:lineRule="auto"/>
        <w:rPr>
          <w:rFonts w:eastAsia="Times New Roman" w:cs="Calibri"/>
        </w:rPr>
      </w:pPr>
    </w:p>
    <w:p w14:paraId="3365E0EF" w14:textId="77777777" w:rsidR="0018654C" w:rsidRDefault="0018654C" w:rsidP="0018654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6672FC46" w14:textId="77777777" w:rsidR="0018654C" w:rsidRDefault="0018654C" w:rsidP="0018654C">
      <w:pPr>
        <w:spacing w:after="0" w:line="240" w:lineRule="auto"/>
        <w:rPr>
          <w:rFonts w:eastAsia="Times New Roman" w:cs="Calibri"/>
        </w:rPr>
      </w:pPr>
    </w:p>
    <w:p w14:paraId="64450642" w14:textId="77777777" w:rsidR="0018654C" w:rsidRPr="00A33FE5" w:rsidRDefault="0018654C" w:rsidP="0018654C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D682F4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41DE13E0" w14:textId="77777777" w:rsidR="0018654C" w:rsidRDefault="0018654C" w:rsidP="0018654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AD49F8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5FBA7E1" w14:textId="77777777" w:rsidR="0018654C" w:rsidRDefault="0018654C" w:rsidP="0018654C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643516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955585F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A2C0403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A2B638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BC849CE" w14:textId="470E0358" w:rsidR="00F604BD" w:rsidRPr="00A33FE5" w:rsidRDefault="0018654C" w:rsidP="0018654C">
      <w:pPr>
        <w:spacing w:after="0" w:line="360" w:lineRule="auto"/>
        <w:ind w:left="5664" w:firstLine="708"/>
        <w:jc w:val="both"/>
        <w:rPr>
          <w:rFonts w:eastAsia="Times New Roman" w:cs="Calibri"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sectPr w:rsidR="00F604BD" w:rsidRPr="00A33FE5" w:rsidSect="006A292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F32928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9ECC2" w14:textId="470C8D0C" w:rsidR="007A1FD7" w:rsidRDefault="007A1FD7">
    <w:pPr>
      <w:pStyle w:val="Nagwek"/>
    </w:pPr>
    <w:r>
      <w:rPr>
        <w:noProof/>
      </w:rPr>
      <w:drawing>
        <wp:inline distT="0" distB="0" distL="0" distR="0" wp14:anchorId="43622B5A" wp14:editId="151E50C0">
          <wp:extent cx="5852795" cy="71945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20EC1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360F9934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1C910B00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AA4D49B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E68CD88" w14:textId="035FBB65" w:rsidR="006A292F" w:rsidRPr="006A292F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7B6893B" wp14:editId="010FBEFB">
          <wp:simplePos x="0" y="0"/>
          <wp:positionH relativeFrom="column">
            <wp:posOffset>102235</wp:posOffset>
          </wp:positionH>
          <wp:positionV relativeFrom="page">
            <wp:posOffset>209550</wp:posOffset>
          </wp:positionV>
          <wp:extent cx="5852795" cy="719455"/>
          <wp:effectExtent l="0" t="0" r="0" b="0"/>
          <wp:wrapThrough wrapText="bothSides">
            <wp:wrapPolygon edited="0">
              <wp:start x="4218" y="0"/>
              <wp:lineTo x="0" y="1144"/>
              <wp:lineTo x="0" y="18874"/>
              <wp:lineTo x="21232" y="18874"/>
              <wp:lineTo x="21373" y="572"/>
              <wp:lineTo x="20810" y="0"/>
              <wp:lineTo x="11108" y="0"/>
              <wp:lineTo x="4218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292F"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5459B"/>
    <w:multiLevelType w:val="hybridMultilevel"/>
    <w:tmpl w:val="E04C87CC"/>
    <w:lvl w:ilvl="0" w:tplc="E61E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65A38"/>
    <w:rsid w:val="000B1287"/>
    <w:rsid w:val="001331FC"/>
    <w:rsid w:val="00160A44"/>
    <w:rsid w:val="0018654C"/>
    <w:rsid w:val="001E38BE"/>
    <w:rsid w:val="00230FCA"/>
    <w:rsid w:val="00254864"/>
    <w:rsid w:val="00397968"/>
    <w:rsid w:val="00484D52"/>
    <w:rsid w:val="005E0CA7"/>
    <w:rsid w:val="006A292F"/>
    <w:rsid w:val="006D4454"/>
    <w:rsid w:val="007A1FD7"/>
    <w:rsid w:val="007E465C"/>
    <w:rsid w:val="00856B83"/>
    <w:rsid w:val="008D14E9"/>
    <w:rsid w:val="008E5499"/>
    <w:rsid w:val="009552E5"/>
    <w:rsid w:val="009C34EE"/>
    <w:rsid w:val="00A33FE5"/>
    <w:rsid w:val="00A4487E"/>
    <w:rsid w:val="00B752C7"/>
    <w:rsid w:val="00BE262F"/>
    <w:rsid w:val="00CD1F5B"/>
    <w:rsid w:val="00D1251C"/>
    <w:rsid w:val="00D91AFC"/>
    <w:rsid w:val="00F32928"/>
    <w:rsid w:val="00F6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8654C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D7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1AF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18654C"/>
    <w:rPr>
      <w:rFonts w:ascii="Times New Roman" w:eastAsia="Times New Roman" w:hAnsi="Times New Roman"/>
      <w:i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18654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65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38DC-97BD-4BDB-998B-C10E6161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37</TotalTime>
  <Pages>4</Pages>
  <Words>1264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4</cp:revision>
  <dcterms:created xsi:type="dcterms:W3CDTF">2020-02-19T12:04:00Z</dcterms:created>
  <dcterms:modified xsi:type="dcterms:W3CDTF">2020-02-21T10:22:00Z</dcterms:modified>
</cp:coreProperties>
</file>